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62822F1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75CFC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D75CFC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D75CFC" w:rsidR="00D75CFC" w:rsidP="00D75CFC" w:rsidRDefault="004F3811" w14:paraId="7F890BE0" w14:textId="31B7B8D5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D75CFC" w:rsidRDefault="00D75CFC" w14:paraId="4C228983" w14:textId="4799827E">
      <w:pPr>
        <w:jc w:val="center"/>
        <w:rPr>
          <w:rFonts w:cs="Arial"/>
          <w:b/>
        </w:rPr>
      </w:pPr>
      <w:r w:rsidRPr="00D75CFC">
        <w:rPr>
          <w:rFonts w:cs="Arial"/>
          <w:b/>
        </w:rPr>
        <w:t xml:space="preserve"> TIVOLI TURIST COMMERCE d.o.o., OIB: 81628924759, MBS: 040129400, Umag, ULICA TRIBJE - VIA TRIBIE 19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70245ADA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D75CFC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D75CFC" w:rsidRDefault="004F3811" w14:paraId="37D870F7" w14:textId="582CC0CF">
      <w:pPr>
        <w:jc w:val="both"/>
        <w:rPr>
          <w:rFonts w:cs="Arial"/>
        </w:rPr>
      </w:pP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51CAC39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5CFC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D75CFC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D75CFC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7B70EBA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</w:t>
      </w:r>
      <w:r w:rsidR="00D75CFC">
        <w:rPr>
          <w:rFonts w:cs="Arial"/>
        </w:rPr>
        <w:t>račun dužnika više nije u blokadi.</w:t>
      </w:r>
      <w:r w:rsidR="00EC24E8">
        <w:rPr>
          <w:rFonts w:cs="Arial"/>
        </w:rPr>
        <w:t xml:space="preserve">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2F6AFA66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Pr="00BE62FB" w:rsidR="004F3811" w:rsidP="00D75CFC" w:rsidRDefault="004F3811" w14:paraId="0E50DE4A" w14:textId="18D794EB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odluka o </w:t>
      </w:r>
      <w:r w:rsidR="00D75CFC">
        <w:rPr>
          <w:rFonts w:cs="Arial"/>
        </w:rPr>
        <w:t>obustavi stečajnog postupka</w:t>
      </w:r>
      <w:r w:rsidRPr="00BE62FB">
        <w:rPr>
          <w:rFonts w:cs="Arial"/>
        </w:rPr>
        <w:t xml:space="preserve"> u pisanom obliku.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2EC7B1D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54FBD">
        <w:rPr>
          <w:rFonts w:cs="Arial"/>
        </w:rPr>
        <w:t>12</w:t>
      </w:r>
      <w:r w:rsidRPr="00BE62FB">
        <w:rPr>
          <w:rFonts w:cs="Arial"/>
        </w:rPr>
        <w:t>:05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3DFE513C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607F3340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D75CFC" w14:paraId="2C44C1C8" w14:textId="2F02C8A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>St-480/2025-</w:t>
    </w:r>
  </w:p>
  <w:p w:rsidRPr="004D73AE" w:rsidR="004D73AE" w:rsidP="004D73AE" w:rsidRDefault="004D73AE" w14:paraId="64CAD053" w14:textId="77777777">
    <w:pPr>
      <w:pStyle w:val="Zaglavlje"/>
      <w:jc w:val="right"/>
      <w:rPr>
        <w:color w:val="FF0000"/>
      </w:rPr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B8503D0" w14:textId="0B64F74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75CFC">
      <w:rPr>
        <w:rFonts w:ascii="Arial" w:hAnsi="Arial" w:cs="Arial"/>
      </w:rPr>
      <w:t>480/2025-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924F5"/>
    <w:rsid w:val="000A00E1"/>
    <w:rsid w:val="000A7400"/>
    <w:rsid w:val="000E6670"/>
    <w:rsid w:val="00117DBA"/>
    <w:rsid w:val="00126C34"/>
    <w:rsid w:val="00146FFC"/>
    <w:rsid w:val="0016483A"/>
    <w:rsid w:val="00175DF2"/>
    <w:rsid w:val="00177859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0B3E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19A3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54FBD"/>
    <w:rsid w:val="00874813"/>
    <w:rsid w:val="008936AA"/>
    <w:rsid w:val="008B3034"/>
    <w:rsid w:val="008C0427"/>
    <w:rsid w:val="0091062F"/>
    <w:rsid w:val="00920B7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75CFC"/>
    <w:rsid w:val="00DF0331"/>
    <w:rsid w:val="00E3781E"/>
    <w:rsid w:val="00E51C1E"/>
    <w:rsid w:val="00EC24E8"/>
    <w:rsid w:val="00F4757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20B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0B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0B7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0B7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0B7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2026.</izvorni_sadrzaj>
    <derivirana_varijabla naziv="DomainObject.StvarniPocetakDatum_1">17. veljače 2026.</derivirana_varijabla>
  </DomainObject.StvarniPocetakDatum>
  <DomainObject.StvarniZavrsetakDatum>
    <izvorni_sadrzaj>17. veljače 2026.</izvorni_sadrzaj>
    <derivirana_varijabla naziv="DomainObject.StvarniZavrsetakDatum_1">17. veljače 2026.</derivirana_varijabla>
  </DomainObject.StvarniZavrsetakDatum>
  <DomainObject.PlaniraniZavrsetakDatum>
    <izvorni_sadrzaj>17. veljače 2026.</izvorni_sadrzaj>
    <derivirana_varijabla naziv="DomainObject.PlaniraniZavrsetakDatum_1">17. veljače 2026.</derivirana_varijabla>
  </DomainObject.PlaniraniZavrsetakDatum>
  <DomainObject.PlaniraniPocetakDatum>
    <izvorni_sadrzaj>17. veljače 2026.</izvorni_sadrzaj>
    <derivirana_varijabla naziv="DomainObject.PlaniraniPocetakDatum_1">17. veljače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2026.</izvorni_sadrzaj>
    <derivirana_varijabla naziv="DomainObject.Zapisnik.DatumKreiranja_1">17.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St-480/2025-19</izvorni_sadrzaj>
    <derivirana_varijabla naziv="DomainObject.Zapisnik.Oznaka_1">St-480/2025-19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prosinca 2025.</izvorni_sadrzaj>
    <derivirana_varijabla naziv="DomainObject.Predmet.DatumIzradeOptuznogAkta_1">22. prosinca 2025.</derivirana_varijabla>
  </DomainObject.Predmet.DatumIzradeOptuznogAkta>
  <DomainObject.Predmet.DatumIzradeOptuznogAktaFormated>
    <izvorni_sadrzaj>22.12.2025.</izvorni_sadrzaj>
    <derivirana_varijabla naziv="DomainObject.Predmet.DatumIzradeOptuznogAktaFormated_1">22.12.2025.</derivirana_varijabla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prosinca 2025.</izvorni_sadrzaj>
    <derivirana_varijabla naziv="DomainObject.Predmet.DatumPrimitkaOptuznogAkta_1">22.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St-480/2025</izvorni_sadrzaj>
    <derivirana_varijabla naziv="DomainObject.Predmet.OznakaBroj_1">St-480/2025</derivirana_varijabla>
  </DomainObject.Predmet.OznakaBroj>
  <DomainObject.Predmet.OznakaBrojOptuznogAkta>
    <izvorni_sadrzaj>04-06-25-5124</izvorni_sadrzaj>
    <derivirana_varijabla naziv="DomainObject.Predmet.OznakaBrojOptuznogAkta_1">04-06-25-5124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TIVOLI TURIST COMMERCE d. o. o., UMAG zastupanog po punomoćniku JURIJ TRČEK</izvorni_sadrzaj>
    <derivirana_varijabla naziv="DomainObject.Predmet.ProtustrankaFormated_1">  TIVOLI TURIST COMMERCE d. o. o., UMAG zastupanog po punomoćniku JURIJ TRČEK</derivirana_varijabla>
  </DomainObject.Predmet.ProtustrankaFormated>
  <DomainObject.Predmet.ProtustrankaFormatedOIB>
    <izvorni_sadrzaj>  TIVOLI TURIST COMMERCE d. o. o., UMAG, OIB 81628924759 zastupanog po punomoćniku JURIJ TRČEK</izvorni_sadrzaj>
    <derivirana_varijabla naziv="DomainObject.Predmet.ProtustrankaFormatedOIB_1">  TIVOLI TURIST COMMERCE d. o. o., UMAG, OIB 81628924759 zastupanog po punomoćniku JURIJ TRČEK</derivirana_varijabla>
  </DomainObject.Predmet.ProtustrankaFormatedOIB>
  <DomainObject.Predmet.ProtustrankaFormatedWithAdress>
    <izvorni_sadrzaj> TIVOLI TURIST COMMERCE d. o. o., UMAG, ULICA TRIBJE - VIA TRIBIE 19, 52470 Umag zastupanog po punomoćniku JURIJ TRČEK</izvorni_sadrzaj>
    <derivirana_varijabla naziv="DomainObject.Predmet.ProtustrankaFormatedWithAdress_1"> TIVOLI TURIST COMMERCE d. o. o., UMAG, ULICA TRIBJE - VIA TRIBIE 19, 52470 Umag zastupanog po punomoćniku JURIJ TRČEK</derivirana_varijabla>
  </DomainObject.Predmet.ProtustrankaFormatedWithAdress>
  <DomainObject.Predmet.ProtustrankaFormatedWithAdressOIB>
    <izvorni_sadrzaj> TIVOLI TURIST COMMERCE d. o. o., UMAG, OIB 81628924759, ULICA TRIBJE - VIA TRIBIE 19, 52470 Umag zastupanog po punomoćniku JURIJ TRČEK</izvorni_sadrzaj>
    <derivirana_varijabla naziv="DomainObject.Predmet.ProtustrankaFormatedWithAdressOIB_1"> TIVOLI TURIST COMMERCE d. o. o., UMAG, OIB 81628924759, ULICA TRIBJE - VIA TRIBIE 19, 52470 Umag zastupanog po punomoćniku JURIJ TRČEK</derivirana_varijabla>
  </DomainObject.Predmet.ProtustrankaFormatedWithAdressOIB>
  <DomainObject.Predmet.ProtustrankaWithAdress>
    <izvorni_sadrzaj>TIVOLI TURIST COMMERCE d. o. o., UMAG ULICA TRIBJE - VIA TRIBIE 19, 52470 Umag</izvorni_sadrzaj>
    <derivirana_varijabla naziv="DomainObject.Predmet.ProtustrankaWithAdress_1">TIVOLI TURIST COMMERCE d. o. o., UMAG ULICA TRIBJE - VIA TRIBIE 19, 52470 Umag</derivirana_varijabla>
  </DomainObject.Predmet.ProtustrankaWithAdress>
  <DomainObject.Predmet.ProtustrankaWithAdressOIB>
    <izvorni_sadrzaj>TIVOLI TURIST COMMERCE d. o. o., UMAG, OIB 81628924759, ULICA TRIBJE - VIA TRIBIE 19, 52470 Umag</izvorni_sadrzaj>
    <derivirana_varijabla naziv="DomainObject.Predmet.ProtustrankaWithAdressOIB_1">TIVOLI TURIST COMMERCE d. o. o., UMAG, OIB 81628924759, ULICA TRIBJE - VIA TRIBIE 19, 52470 Umag</derivirana_varijabla>
  </DomainObject.Predmet.ProtustrankaWithAdressOIB>
  <DomainObject.Predmet.ProtustrankaNazivFormated>
    <izvorni_sadrzaj>TIVOLI TURIST COMMERCE d. o. o., UMAG</izvorni_sadrzaj>
    <derivirana_varijabla naziv="DomainObject.Predmet.ProtustrankaNazivFormated_1">TIVOLI TURIST COMMERCE d. o. o., UMAG</derivirana_varijabla>
  </DomainObject.Predmet.ProtustrankaNazivFormated>
  <DomainObject.Predmet.ProtustrankaNazivFormatedOIB>
    <izvorni_sadrzaj>TIVOLI TURIST COMMERCE d. o. o., UMAG, OIB 81628924759</izvorni_sadrzaj>
    <derivirana_varijabla naziv="DomainObject.Predmet.ProtustrankaNazivFormatedOIB_1">TIVOLI TURIST COMMERCE d. o. o., UMAG, OIB 81628924759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61834.93</izvorni_sadrzaj>
    <derivirana_varijabla naziv="DomainObject.Predmet.TrenutnaVrijednost_1">61834.93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TIVOLI TURIST COMMERCE d. o. o., UMAG zastupanog po punomoćniku JURIJ TRČEK</item>
    </izvorni_sadrzaj>
    <derivirana_varijabla naziv="DomainObject.Predmet.ProtuStrankaListFormated_1">
      <item>TIVOLI TURIST COMMERCE d. o. o., UMAG zastupanog po punomoćniku JURIJ TRČEK</item>
    </derivirana_varijabla>
  </DomainObject.Predmet.ProtuStrankaListFormated>
  <DomainObject.Predmet.ProtuStrankaListFormatedOIB>
    <izvorni_sadrzaj>
      <item>TIVOLI TURIST COMMERCE d. o. o., UMAG, OIB 81628924759 zastupanog po punomoćniku JURIJ TRČEK</item>
    </izvorni_sadrzaj>
    <derivirana_varijabla naziv="DomainObject.Predmet.ProtuStrankaListFormatedOIB_1">
      <item>TIVOLI TURIST COMMERCE d. o. o., UMAG, OIB 81628924759 zastupanog po punomoćniku JURIJ TRČEK</item>
    </derivirana_varijabla>
  </DomainObject.Predmet.ProtuStrankaListFormatedOIB>
  <DomainObject.Predmet.ProtuStrankaListFormatedWithAdress>
    <izvorni_sadrzaj>
      <item>TIVOLI TURIST COMMERCE d. o. o., UMAG, ULICA TRIBJE - VIA TRIBIE 19, 52470 Umag zastupanog po punomoćniku JURIJ TRČEK</item>
    </izvorni_sadrzaj>
    <derivirana_varijabla naziv="DomainObject.Predmet.ProtuStrankaListFormatedWithAdress_1">
      <item>TIVOLI TURIST COMMERCE d. o. o., UMAG, ULICA TRIBJE - VIA TRIBIE 19, 52470 Umag zastupanog po punomoćniku JURIJ TRČEK</item>
    </derivirana_varijabla>
  </DomainObject.Predmet.ProtuStrankaListFormatedWithAdress>
  <DomainObject.Predmet.ProtuStrankaListFormatedWithAdressOIB>
    <izvorni_sadrzaj>
      <item>TIVOLI TURIST COMMERCE d. o. o., UMAG, OIB 81628924759, ULICA TRIBJE - VIA TRIBIE 19, 52470 Umag zastupanog po punomoćniku JURIJ TRČEK</item>
    </izvorni_sadrzaj>
    <derivirana_varijabla naziv="DomainObject.Predmet.ProtuStrankaListFormatedWithAdressOIB_1">
      <item>TIVOLI TURIST COMMERCE d. o. o., UMAG, OIB 81628924759, ULICA TRIBJE - VIA TRIBIE 19, 52470 Umag zastupanog po punomoćniku JURIJ TRČEK</item>
    </derivirana_varijabla>
  </DomainObject.Predmet.ProtuStrankaListFormatedWithAdressOIB>
  <DomainObject.Predmet.ProtuStrankaListNazivFormated>
    <izvorni_sadrzaj>
      <item>TIVOLI TURIST COMMERCE d. o. o., UMAG</item>
    </izvorni_sadrzaj>
    <derivirana_varijabla naziv="DomainObject.Predmet.ProtuStrankaListNazivFormated_1">
      <item>TIVOLI TURIST COMMERCE d. o. o., UMAG</item>
    </derivirana_varijabla>
  </DomainObject.Predmet.ProtuStrankaListNazivFormated>
  <DomainObject.Predmet.ProtuStrankaListNazivFormatedOIB>
    <izvorni_sadrzaj>
      <item>TIVOLI TURIST COMMERCE d. o. o., UMAG, OIB 81628924759</item>
    </izvorni_sadrzaj>
    <derivirana_varijabla naziv="DomainObject.Predmet.ProtuStrankaListNazivFormatedOIB_1">
      <item>TIVOLI TURIST COMMERCE d. o. o., UMAG, OIB 81628924759</item>
    </derivirana_varijabla>
  </DomainObject.Predmet.ProtuStrankaListNazivFormatedOIB>
  <DomainObject.Predmet.OstaliListFormated>
    <izvorni_sadrzaj>
      <item>JURIJ TRČEK punomoćnik sudionika u postupku TIVOLI TURIST COMMERCE d. o. o., UMAG</item>
    </izvorni_sadrzaj>
    <derivirana_varijabla naziv="DomainObject.Predmet.OstaliListFormated_1">
      <item>JURIJ TRČEK punomoćnik sudionika u postupku TIVOLI TURIST COMMERCE d. o. o., UMAG</item>
    </derivirana_varijabla>
  </DomainObject.Predmet.OstaliListFormated>
  <DomainObject.Predmet.OstaliListFormatedOIB>
    <izvorni_sadrzaj>
      <item>JURIJ TRČEK, OIB 02521623541 punomoćnik sudionika u postupku TIVOLI TURIST COMMERCE d. o. o., UMAG</item>
    </izvorni_sadrzaj>
    <derivirana_varijabla naziv="DomainObject.Predmet.OstaliListFormatedOIB_1">
      <item>JURIJ TRČEK, OIB 02521623541 punomoćnik sudionika u postupku TIVOLI TURIST COMMERCE d. o. o., UMAG</item>
    </derivirana_varijabla>
  </DomainObject.Predmet.OstaliListFormatedOIB>
  <DomainObject.Predmet.OstaliListFormatedWithAdress>
    <izvorni_sadrzaj>
      <item>JURIJ TRČEK punomoćnik sudionika u postupku TIVOLI TURIST COMMERCE d. o. o., UMAG</item>
    </izvorni_sadrzaj>
    <derivirana_varijabla naziv="DomainObject.Predmet.OstaliListFormatedWithAdress_1">
      <item>JURIJ TRČEK punomoćnik sudionika u postupku TIVOLI TURIST COMMERCE d. o. o., UMAG</item>
    </derivirana_varijabla>
  </DomainObject.Predmet.OstaliListFormatedWithAdress>
  <DomainObject.Predmet.OstaliListFormatedWithAdressOIB>
    <izvorni_sadrzaj>
      <item>JURIJ TRČEK, OIB 02521623541 punomoćnik sudionika u postupku TIVOLI TURIST COMMERCE d. o. o., UMAG</item>
    </izvorni_sadrzaj>
    <derivirana_varijabla naziv="DomainObject.Predmet.OstaliListFormatedWithAdressOIB_1">
      <item>JURIJ TRČEK, OIB 02521623541 punomoćnik sudionika u postupku TIVOLI TURIST COMMERCE d. o. o., UMAG</item>
    </derivirana_varijabla>
  </DomainObject.Predmet.OstaliListFormatedWithAdressOIB>
  <DomainObject.Predmet.OstaliListNazivFormated>
    <izvorni_sadrzaj>
      <item>JURIJ TRČEK</item>
    </izvorni_sadrzaj>
    <derivirana_varijabla naziv="DomainObject.Predmet.OstaliListNazivFormated_1">
      <item>JURIJ TRČEK</item>
    </derivirana_varijabla>
  </DomainObject.Predmet.OstaliListNazivFormated>
  <DomainObject.Predmet.OstaliListNazivFormatedOIB>
    <izvorni_sadrzaj>
      <item>JURIJ TRČEK, OIB 02521623541</item>
    </izvorni_sadrzaj>
    <derivirana_varijabla naziv="DomainObject.Predmet.OstaliListNazivFormatedOIB_1">
      <item>JURIJ TRČEK, OIB 02521623541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2026.</izvorni_sadrzaj>
    <derivirana_varijabla naziv="DomainObject.Datum_1">17. veljače 2026.</derivirana_varijabla>
  </DomainObject.Datum>
  <DomainObject.PoslovniBrojDokumenta>
    <izvorni_sadrzaj>St-480/2025-19</izvorni_sadrzaj>
    <derivirana_varijabla naziv="DomainObject.PoslovniBrojDokumenta_1">St-480/2025-19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TIVOLI TURIST COMMERCE d. o. o., UMAG</izvorni_sadrzaj>
    <derivirana_varijabla naziv="DomainObject.Predmet.ProtustrankaIDrugi_1">TIVOLI TURIST COMMERCE d. o. o.,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TIVOLI TURIST COMMERCE d. o. o., UMAG, OIB 81628924759, ULICA TRIBJE - VIA TRIBIE 19, 52470 Umag</izvorni_sadrzaj>
    <derivirana_varijabla naziv="DomainObject.Predmet.ProtustrankaIDrugiAdressOIB_1">TIVOLI TURIST COMMERCE d. o. o., UMAG, OIB 81628924759, ULICA TRIBJE - VIA TRIBIE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TIVOLI TURIST COMMERCE d. o. o., UMAG</item>
      <item>Financijska agencija (FINA)</item>
      <item>JURIJ TRČEK</item>
    </izvorni_sadrzaj>
    <derivirana_varijabla naziv="DomainObject.Predmet.SudioniciListNaziv_1">
      <item>TIVOLI TURIST COMMERCE d. o. o., UMAG</item>
      <item>Financijska agencija (FINA)</item>
      <item>JURIJ TRČEK</item>
    </derivirana_varijabla>
  </DomainObject.Predmet.SudioniciListNaziv>
  <DomainObject.Predmet.SudioniciListAdressOIB>
    <izvorni_sadrzaj>
      <item>TIVOLI TURIST COMMERCE d. o. o., UMAG, OIB 81628924759, ULICA TRIBJE - VIA TRIBIE 19,52470 Umag</item>
      <item>Financijska agencija (FINA), OIB 85821130368, GIARDINI 5,52100 Pula</item>
      <item>JURIJ TRČEK, OIB 02521623541</item>
    </izvorni_sadrzaj>
    <derivirana_varijabla naziv="DomainObject.Predmet.SudioniciListAdressOIB_1">
      <item>TIVOLI TURIST COMMERCE d. o. o., UMAG, OIB 81628924759, ULICA TRIBJE - VIA TRIBIE 19,52470 Umag</item>
      <item>Financijska agencija (FINA), OIB 85821130368, GIARDINI 5,52100 Pula</item>
      <item>JURIJ TRČEK, OIB 02521623541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81628924759</item>
      <item>, OIB 85821130368</item>
      <item>, OIB 02521623541</item>
    </izvorni_sadrzaj>
    <derivirana_varijabla naziv="DomainObject.Predmet.SudioniciListNazivOIB_1">
      <item>, OIB 81628924759</item>
      <item>, OIB 85821130368</item>
      <item>, OIB 02521623541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2025.</izvorni_sadrzaj>
    <derivirana_varijabla naziv="DomainObject.Predmet.DatumPocetkaProcesa_1">22.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176</properties:Words>
  <properties:Characters>980</properties:Characters>
  <properties:Lines>47</properties:Lines>
  <properties:Paragraphs>22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1186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2026-02-17T07:51:00Z</dcterms:created>
  <dc:creator>epincin</dc:creator>
  <cp:lastModifiedBy>Sanja Prodan</cp:lastModifiedBy>
  <cp:lastPrinted>2026-02-17T11:01:00Z</cp:lastPrinted>
  <dcterms:modified xmlns:xsi="http://www.w3.org/2001/XMLSchema-instance" xsi:type="dcterms:W3CDTF">2026-02-17T11:14:00Z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St-480/2025-19 / Zapisnik - Ročište radi rasprave o uvjetima za otvaranje steč. post. (St-480-2025-tivoli.docx)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